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1539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Jhonatan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Jhonatan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4B7116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CF1" w:rsidRDefault="00FC7CF1">
      <w:r>
        <w:separator/>
      </w:r>
    </w:p>
  </w:endnote>
  <w:endnote w:type="continuationSeparator" w:id="0">
    <w:p w:rsidR="00FC7CF1" w:rsidRDefault="00FC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CF1" w:rsidRDefault="00FC7CF1">
      <w:r>
        <w:separator/>
      </w:r>
    </w:p>
  </w:footnote>
  <w:footnote w:type="continuationSeparator" w:id="0">
    <w:p w:rsidR="00FC7CF1" w:rsidRDefault="00FC7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2FA94D1A" wp14:editId="0CFFA55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46765AE9" wp14:editId="458A7CD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6CE499B9" wp14:editId="18EA48F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116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C7CF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154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2015-08-18T15:35:00Z</dcterms:created>
  <dcterms:modified xsi:type="dcterms:W3CDTF">2015-08-18T15:35:00Z</dcterms:modified>
</cp:coreProperties>
</file>